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4AF3" w:rsidRDefault="00F44AF3">
      <w:pPr>
        <w:widowControl/>
        <w:jc w:val="left"/>
      </w:pPr>
    </w:p>
    <w:p w:rsidR="00F44AF3" w:rsidRDefault="00F44AF3">
      <w:r w:rsidRPr="00E76262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415.5pt;height:581.25pt;visibility:visible">
            <v:imagedata r:id="rId6" o:title=""/>
          </v:shape>
        </w:pict>
      </w:r>
      <w:r w:rsidRPr="00E76262">
        <w:rPr>
          <w:noProof/>
        </w:rPr>
        <w:pict>
          <v:shape id="图片 2" o:spid="_x0000_i1026" type="#_x0000_t75" style="width:415.5pt;height:581.25pt;visibility:visible">
            <v:imagedata r:id="rId7" o:title=""/>
          </v:shape>
        </w:pict>
      </w:r>
      <w:r w:rsidRPr="00E76262">
        <w:rPr>
          <w:noProof/>
        </w:rPr>
        <w:pict>
          <v:shape id="图片 3" o:spid="_x0000_i1027" type="#_x0000_t75" style="width:415.5pt;height:581.25pt;visibility:visible">
            <v:imagedata r:id="rId8" o:title=""/>
          </v:shape>
        </w:pict>
      </w:r>
      <w:r w:rsidRPr="00E76262">
        <w:rPr>
          <w:noProof/>
        </w:rPr>
        <w:pict>
          <v:shape id="图片 4" o:spid="_x0000_i1028" type="#_x0000_t75" style="width:415.5pt;height:581.25pt;visibility:visible">
            <v:imagedata r:id="rId9" o:title=""/>
          </v:shape>
        </w:pict>
      </w:r>
    </w:p>
    <w:sectPr w:rsidR="00F44AF3" w:rsidSect="0059197B">
      <w:pgSz w:w="11906" w:h="16838"/>
      <w:pgMar w:top="1814" w:right="1588" w:bottom="1418" w:left="1588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4AF3" w:rsidRDefault="00F44AF3" w:rsidP="00985170">
      <w:r>
        <w:separator/>
      </w:r>
    </w:p>
  </w:endnote>
  <w:endnote w:type="continuationSeparator" w:id="0">
    <w:p w:rsidR="00F44AF3" w:rsidRDefault="00F44AF3" w:rsidP="0098517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4AF3" w:rsidRDefault="00F44AF3" w:rsidP="00985170">
      <w:r>
        <w:separator/>
      </w:r>
    </w:p>
  </w:footnote>
  <w:footnote w:type="continuationSeparator" w:id="0">
    <w:p w:rsidR="00F44AF3" w:rsidRDefault="00F44AF3" w:rsidP="0098517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602CE"/>
    <w:rsid w:val="00014F29"/>
    <w:rsid w:val="00092138"/>
    <w:rsid w:val="001A3FD6"/>
    <w:rsid w:val="00533D90"/>
    <w:rsid w:val="0059197B"/>
    <w:rsid w:val="008728C9"/>
    <w:rsid w:val="00985170"/>
    <w:rsid w:val="00E00C53"/>
    <w:rsid w:val="00E76262"/>
    <w:rsid w:val="00F20AA6"/>
    <w:rsid w:val="00F44AF3"/>
    <w:rsid w:val="00F602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2138"/>
    <w:pPr>
      <w:widowControl w:val="0"/>
      <w:jc w:val="both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8517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985170"/>
    <w:rPr>
      <w:rFonts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rsid w:val="0098517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985170"/>
    <w:rPr>
      <w:rFonts w:cs="Times New Roman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rsid w:val="0098517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85170"/>
    <w:rPr>
      <w:rFonts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43</TotalTime>
  <Pages>4</Pages>
  <Words>0</Words>
  <Characters>5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Administrator</cp:lastModifiedBy>
  <cp:revision>5</cp:revision>
  <dcterms:created xsi:type="dcterms:W3CDTF">2015-06-10T02:10:00Z</dcterms:created>
  <dcterms:modified xsi:type="dcterms:W3CDTF">2015-06-12T00:51:00Z</dcterms:modified>
</cp:coreProperties>
</file>